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F7A" w:rsidRDefault="003D3F7A" w:rsidP="00BA02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F7A">
        <w:rPr>
          <w:rFonts w:ascii="Times New Roman" w:hAnsi="Times New Roman" w:cs="Times New Roman"/>
          <w:b/>
          <w:sz w:val="28"/>
          <w:szCs w:val="28"/>
        </w:rPr>
        <w:t>Прогноз основных характери</w:t>
      </w:r>
      <w:r>
        <w:rPr>
          <w:rFonts w:ascii="Times New Roman" w:hAnsi="Times New Roman" w:cs="Times New Roman"/>
          <w:b/>
          <w:sz w:val="28"/>
          <w:szCs w:val="28"/>
        </w:rPr>
        <w:t>стик консолидированного бюджета</w:t>
      </w:r>
    </w:p>
    <w:p w:rsidR="003D3F7A" w:rsidRDefault="00904405" w:rsidP="003D3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Нефтеюганский район</w:t>
      </w:r>
      <w:r w:rsidR="003D3F7A" w:rsidRPr="003D3F7A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B66A94">
        <w:rPr>
          <w:rFonts w:ascii="Times New Roman" w:hAnsi="Times New Roman" w:cs="Times New Roman"/>
          <w:b/>
          <w:sz w:val="28"/>
          <w:szCs w:val="28"/>
        </w:rPr>
        <w:t>2</w:t>
      </w:r>
      <w:r w:rsidR="00F44471">
        <w:rPr>
          <w:rFonts w:ascii="Times New Roman" w:hAnsi="Times New Roman" w:cs="Times New Roman"/>
          <w:b/>
          <w:sz w:val="28"/>
          <w:szCs w:val="28"/>
        </w:rPr>
        <w:t>1</w:t>
      </w:r>
      <w:r w:rsidR="003D3F7A" w:rsidRPr="003D3F7A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075494" w:rsidRPr="00F17C71" w:rsidRDefault="003D3F7A" w:rsidP="00BA02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F7A">
        <w:rPr>
          <w:rFonts w:ascii="Times New Roman" w:hAnsi="Times New Roman" w:cs="Times New Roman"/>
          <w:b/>
          <w:sz w:val="28"/>
          <w:szCs w:val="28"/>
        </w:rPr>
        <w:t>и на плановый период 20</w:t>
      </w:r>
      <w:r w:rsidR="00B66A94">
        <w:rPr>
          <w:rFonts w:ascii="Times New Roman" w:hAnsi="Times New Roman" w:cs="Times New Roman"/>
          <w:b/>
          <w:sz w:val="28"/>
          <w:szCs w:val="28"/>
        </w:rPr>
        <w:t>2</w:t>
      </w:r>
      <w:r w:rsidR="00F44471">
        <w:rPr>
          <w:rFonts w:ascii="Times New Roman" w:hAnsi="Times New Roman" w:cs="Times New Roman"/>
          <w:b/>
          <w:sz w:val="28"/>
          <w:szCs w:val="28"/>
        </w:rPr>
        <w:t>2</w:t>
      </w:r>
      <w:r w:rsidRPr="003D3F7A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44471">
        <w:rPr>
          <w:rFonts w:ascii="Times New Roman" w:hAnsi="Times New Roman" w:cs="Times New Roman"/>
          <w:b/>
          <w:sz w:val="28"/>
          <w:szCs w:val="28"/>
        </w:rPr>
        <w:t>3</w:t>
      </w:r>
      <w:r w:rsidRPr="003D3F7A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F4529B" w:rsidRDefault="00F4529B" w:rsidP="00BA02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60A1" w:rsidRDefault="00F4529B" w:rsidP="007360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</w:t>
      </w:r>
      <w:r w:rsidR="007360A1">
        <w:rPr>
          <w:rFonts w:ascii="Times New Roman" w:hAnsi="Times New Roman" w:cs="Times New Roman"/>
          <w:sz w:val="24"/>
          <w:szCs w:val="24"/>
        </w:rPr>
        <w:t>. 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008"/>
        <w:gridCol w:w="1969"/>
        <w:gridCol w:w="1969"/>
        <w:gridCol w:w="1708"/>
      </w:tblGrid>
      <w:tr w:rsidR="00F16484" w:rsidRPr="00F16484" w:rsidTr="00F16484">
        <w:trPr>
          <w:trHeight w:val="264"/>
        </w:trPr>
        <w:tc>
          <w:tcPr>
            <w:tcW w:w="4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484" w:rsidRPr="00F16484" w:rsidRDefault="00F16484" w:rsidP="003D3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484" w:rsidRPr="00F16484" w:rsidRDefault="00F16484" w:rsidP="003D3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F16484" w:rsidRPr="00F16484" w:rsidTr="00F16484">
        <w:trPr>
          <w:trHeight w:val="264"/>
        </w:trPr>
        <w:tc>
          <w:tcPr>
            <w:tcW w:w="4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484" w:rsidRPr="00F16484" w:rsidRDefault="00F16484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16484" w:rsidRDefault="00F16484" w:rsidP="00F44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F77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F4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F16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16484" w:rsidRDefault="00F16484" w:rsidP="00F44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F4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F16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16484" w:rsidRDefault="00F16484" w:rsidP="00F44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F4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F16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D3F7A" w:rsidRPr="00F16484" w:rsidTr="00F16484">
        <w:trPr>
          <w:trHeight w:val="21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F7A" w:rsidRPr="00F16484" w:rsidRDefault="003D3F7A" w:rsidP="00904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Консолидированный бюджет </w:t>
            </w:r>
            <w:r w:rsidR="00904405" w:rsidRPr="00F16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Нефтеюганского района</w:t>
            </w:r>
          </w:p>
        </w:tc>
      </w:tr>
      <w:tr w:rsidR="00CA7EAB" w:rsidRPr="00CA7EAB" w:rsidTr="00F16484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16484" w:rsidRDefault="00F16484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16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Доходы-всего</w:t>
            </w:r>
            <w:proofErr w:type="gramEnd"/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21657B" w:rsidRDefault="005C1961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5 977 410,6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21657B" w:rsidRDefault="00CA7EAB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5 127 489,6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21657B" w:rsidRDefault="00CA7EAB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5 349 757,8</w:t>
            </w:r>
          </w:p>
        </w:tc>
      </w:tr>
      <w:tr w:rsidR="00F16484" w:rsidRPr="00F16484" w:rsidTr="00F16484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16484" w:rsidRDefault="00F16484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16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Расходы-всего</w:t>
            </w:r>
            <w:proofErr w:type="gramEnd"/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21657B" w:rsidRDefault="0021657B" w:rsidP="00216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6 172 410,6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21657B" w:rsidRDefault="00CD2615" w:rsidP="00216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1657B" w:rsidRPr="00216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322 489,6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21657B" w:rsidRDefault="00CD2615" w:rsidP="00216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1657B" w:rsidRPr="00216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544 757,8</w:t>
            </w:r>
          </w:p>
        </w:tc>
      </w:tr>
      <w:tr w:rsidR="00F16484" w:rsidRPr="00F16484" w:rsidTr="00A328C1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16484" w:rsidRDefault="00F16484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Дефици</w:t>
            </w:r>
            <w:proofErr w:type="gramStart"/>
            <w:r w:rsidRPr="00F16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т(</w:t>
            </w:r>
            <w:proofErr w:type="gramEnd"/>
            <w:r w:rsidRPr="00F16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-), профицит(+)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325F80" w:rsidRDefault="00CD2615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25F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-195 000,0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325F80" w:rsidRDefault="00417EAA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25F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-195</w:t>
            </w:r>
            <w:r w:rsidR="00CD2615" w:rsidRPr="00325F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325F80" w:rsidRDefault="00CD2615" w:rsidP="00417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25F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="00417EAA" w:rsidRPr="00325F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195</w:t>
            </w:r>
            <w:r w:rsidRPr="00325F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000,0</w:t>
            </w:r>
          </w:p>
        </w:tc>
      </w:tr>
      <w:tr w:rsidR="003D3F7A" w:rsidRPr="00F16484" w:rsidTr="00F16484">
        <w:trPr>
          <w:trHeight w:val="21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F7A" w:rsidRPr="00325F80" w:rsidRDefault="003D3F7A" w:rsidP="00904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 </w:t>
            </w:r>
            <w:r w:rsidR="00904405"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Нефтеюганского района</w:t>
            </w:r>
          </w:p>
        </w:tc>
      </w:tr>
      <w:tr w:rsidR="00F16484" w:rsidRPr="00F16484" w:rsidTr="00F16484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16484" w:rsidRDefault="00F16484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16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Доходы-всего</w:t>
            </w:r>
            <w:proofErr w:type="gramEnd"/>
            <w:r w:rsidRPr="00F16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325F80" w:rsidRDefault="00BE0DD2" w:rsidP="006D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="006D5A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876</w:t>
            </w:r>
            <w:r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D5A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037</w:t>
            </w:r>
            <w:r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6D5A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59492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325F80" w:rsidRDefault="006D5A6F" w:rsidP="006D5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BE0DD2"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822</w:t>
            </w:r>
            <w:r w:rsidR="00BE0DD2"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</w:t>
            </w:r>
            <w:r w:rsidR="00BE0DD2"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325F80" w:rsidRDefault="006D5A6F" w:rsidP="006D5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BE0DD2"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044</w:t>
            </w:r>
            <w:r w:rsidR="00BE0DD2"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  <w:r w:rsidR="00BE0DD2"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16484" w:rsidRPr="00F16484" w:rsidTr="00F16484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484" w:rsidRPr="00F16484" w:rsidRDefault="00F16484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6D5A6F" w:rsidRDefault="00BE0DD2" w:rsidP="006D5A6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6D5A6F"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  <w:r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5A6F"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  <w:r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D5A6F"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49492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5A47DE" w:rsidRDefault="00162939" w:rsidP="006D5A6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D5A6F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5A6F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D5A6F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5A47DE" w:rsidRDefault="005A47DE" w:rsidP="005A47D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25047B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25047B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  <w:r w:rsidR="0025047B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25047B" w:rsidRPr="00F16484" w:rsidTr="00664BC8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47B" w:rsidRPr="00F16484" w:rsidRDefault="0025047B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F16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47B" w:rsidRPr="006D5A6F" w:rsidRDefault="006D5A6F" w:rsidP="00AA569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47B" w:rsidRPr="005A47DE" w:rsidRDefault="0025047B" w:rsidP="0016293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47B" w:rsidRPr="005A47DE" w:rsidRDefault="0025047B" w:rsidP="0025047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bookmarkEnd w:id="0"/>
      <w:tr w:rsidR="005A47DE" w:rsidRPr="005A47DE" w:rsidTr="0012583F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47B" w:rsidRPr="00F16484" w:rsidRDefault="0025047B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субсидии 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47B" w:rsidRPr="006D5A6F" w:rsidRDefault="0025047B" w:rsidP="006D5A6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</w:t>
            </w:r>
            <w:r w:rsidR="006D5A6F"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5A6F"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</w:t>
            </w:r>
            <w:r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D5A6F"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47B" w:rsidRPr="00F44471" w:rsidRDefault="005A47DE" w:rsidP="005A47DE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  <w:r w:rsidR="0025047B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  <w:r w:rsidR="0025047B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47B" w:rsidRPr="005A47DE" w:rsidRDefault="005A47DE" w:rsidP="005A47D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  <w:r w:rsidR="0025047B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  <w:r w:rsidR="0025047B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A47DE" w:rsidRPr="005A47DE" w:rsidTr="0012583F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47B" w:rsidRPr="00F16484" w:rsidRDefault="0025047B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47B" w:rsidRPr="006D5A6F" w:rsidRDefault="0025047B" w:rsidP="006D5A6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</w:t>
            </w:r>
            <w:r w:rsidR="006D5A6F"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5A6F"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  <w:r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47B" w:rsidRPr="00F44471" w:rsidRDefault="0025047B" w:rsidP="005A47DE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</w:t>
            </w:r>
            <w:r w:rsidR="005A47DE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47DE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A47DE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47B" w:rsidRPr="005A47DE" w:rsidRDefault="0025047B" w:rsidP="005A47D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5A47DE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47DE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A47DE"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5047B" w:rsidRPr="00F16484" w:rsidTr="0012583F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47B" w:rsidRPr="00F16484" w:rsidRDefault="0025047B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47B" w:rsidRPr="006D5A6F" w:rsidRDefault="006D5A6F" w:rsidP="005A4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  <w:r w:rsidR="0025047B"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  <w:r w:rsidR="0025047B"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D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39492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47B" w:rsidRPr="005A47DE" w:rsidRDefault="005A47DE" w:rsidP="0016293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47B" w:rsidRPr="005A47DE" w:rsidRDefault="005A47DE" w:rsidP="0025047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802,5</w:t>
            </w:r>
          </w:p>
        </w:tc>
      </w:tr>
      <w:tr w:rsidR="00F16484" w:rsidRPr="00F16484" w:rsidTr="001B2122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16484" w:rsidRDefault="00F16484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16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Расходы-всего</w:t>
            </w:r>
            <w:proofErr w:type="gramEnd"/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325F80" w:rsidRDefault="004C2003" w:rsidP="00216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216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071 037</w:t>
            </w:r>
            <w:r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16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59492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325F80" w:rsidRDefault="001B2122" w:rsidP="00216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216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017 106,6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325F80" w:rsidRDefault="001B2122" w:rsidP="00216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216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239 867,1</w:t>
            </w:r>
          </w:p>
        </w:tc>
      </w:tr>
      <w:tr w:rsidR="00F16484" w:rsidRPr="00F16484" w:rsidTr="0020570C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16484" w:rsidRDefault="00F16484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Дефици</w:t>
            </w:r>
            <w:proofErr w:type="gramStart"/>
            <w:r w:rsidRPr="00F164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т(</w:t>
            </w:r>
            <w:proofErr w:type="gramEnd"/>
            <w:r w:rsidRPr="00F164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-), профицит(+)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325F80" w:rsidRDefault="001B2122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5F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-195 000,0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325F80" w:rsidRDefault="001B2122" w:rsidP="00FB7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5F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-19</w:t>
            </w:r>
            <w:r w:rsidR="00FB739A" w:rsidRPr="00325F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325F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325F80" w:rsidRDefault="001B2122" w:rsidP="00FB7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5F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</w:t>
            </w:r>
            <w:r w:rsidR="00FB739A" w:rsidRPr="00325F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195</w:t>
            </w:r>
            <w:r w:rsidRPr="00325F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000,0</w:t>
            </w:r>
          </w:p>
        </w:tc>
      </w:tr>
      <w:tr w:rsidR="003D3F7A" w:rsidRPr="00F16484" w:rsidTr="00F16484">
        <w:trPr>
          <w:trHeight w:val="21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F7A" w:rsidRPr="00325F80" w:rsidRDefault="003D3F7A" w:rsidP="00904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 </w:t>
            </w:r>
            <w:r w:rsidR="00904405" w:rsidRPr="00325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поселений, входящих в состав Нефтеюганского района</w:t>
            </w:r>
          </w:p>
        </w:tc>
      </w:tr>
      <w:tr w:rsidR="000C096A" w:rsidRPr="000C096A" w:rsidTr="00F16484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484" w:rsidRPr="00F16484" w:rsidRDefault="00F16484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без межбюджетных трансфертов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44471" w:rsidRDefault="005C1961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C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303 579,1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44471" w:rsidRDefault="00CA7EAB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A7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305 383,0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44471" w:rsidRDefault="00CA7EAB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A7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304 890,7</w:t>
            </w:r>
          </w:p>
        </w:tc>
      </w:tr>
      <w:tr w:rsidR="002A0B69" w:rsidRPr="00F16484" w:rsidTr="002A0B69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B69" w:rsidRPr="00F16484" w:rsidRDefault="002A0B69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с учетом межбюджетных трансфертов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B69" w:rsidRPr="00F44471" w:rsidRDefault="00AE59C3" w:rsidP="003D2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809 530,9544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B69" w:rsidRPr="00F44471" w:rsidRDefault="00AE59C3" w:rsidP="00D10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636 782,915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B69" w:rsidRPr="00F44471" w:rsidRDefault="00AE59C3" w:rsidP="00D10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636 476,395</w:t>
            </w:r>
          </w:p>
        </w:tc>
      </w:tr>
      <w:tr w:rsidR="00F16484" w:rsidRPr="00F16484" w:rsidTr="0012583F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484" w:rsidRPr="00F16484" w:rsidRDefault="00F16484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AE59C3" w:rsidRDefault="00BE4AA3" w:rsidP="00E14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505 951,8544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AE59C3" w:rsidRDefault="00BE4AA3" w:rsidP="006D1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331 399,915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AE59C3" w:rsidRDefault="00BE4AA3" w:rsidP="006D1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331 585,695</w:t>
            </w:r>
          </w:p>
        </w:tc>
      </w:tr>
      <w:tr w:rsidR="00F16484" w:rsidRPr="00F16484" w:rsidTr="0012583F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16484" w:rsidRDefault="00F16484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дотации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AE59C3" w:rsidRDefault="004B30B4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299 292,0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AE59C3" w:rsidRDefault="004B30B4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300 833,6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AE59C3" w:rsidRDefault="004B30B4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300 833,6</w:t>
            </w:r>
          </w:p>
        </w:tc>
      </w:tr>
      <w:tr w:rsidR="00F16484" w:rsidRPr="00F16484" w:rsidTr="0012583F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16484" w:rsidRDefault="00F16484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AE59C3" w:rsidRDefault="00B74843" w:rsidP="00512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6 480,36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AE59C3" w:rsidRDefault="00B74843" w:rsidP="00512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6 466,04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AE59C3" w:rsidRDefault="00B74843" w:rsidP="00512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6 651,82</w:t>
            </w:r>
          </w:p>
        </w:tc>
      </w:tr>
      <w:tr w:rsidR="008762A3" w:rsidRPr="00F16484" w:rsidTr="0012583F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A3" w:rsidRPr="00F16484" w:rsidRDefault="008762A3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A3" w:rsidRPr="00AE59C3" w:rsidRDefault="00A07E6D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5 852,8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A3" w:rsidRPr="00AE59C3" w:rsidRDefault="00A07E6D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6 109,2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A3" w:rsidRPr="00AE59C3" w:rsidRDefault="00A07E6D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6 109,2</w:t>
            </w:r>
          </w:p>
        </w:tc>
      </w:tr>
      <w:tr w:rsidR="00F16484" w:rsidRPr="00F16484" w:rsidTr="0012583F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16484" w:rsidRDefault="00F16484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FF" w:rsidRPr="00AE59C3" w:rsidRDefault="007C2E3E" w:rsidP="00151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194 326,6944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AE59C3" w:rsidRDefault="007C2E3E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17 991,075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AE59C3" w:rsidRDefault="007C2E3E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17 991,075</w:t>
            </w:r>
          </w:p>
        </w:tc>
      </w:tr>
      <w:tr w:rsidR="00AE59C3" w:rsidRPr="00F16484" w:rsidTr="00CD34D2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9C3" w:rsidRPr="00F16484" w:rsidRDefault="00AE59C3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16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Расходы-всего</w:t>
            </w:r>
            <w:proofErr w:type="gramEnd"/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9C3" w:rsidRPr="00F44471" w:rsidRDefault="00AE59C3" w:rsidP="00D76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809 530,9544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9C3" w:rsidRPr="00F44471" w:rsidRDefault="00AE59C3" w:rsidP="00D76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636 782,915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9C3" w:rsidRPr="00F44471" w:rsidRDefault="00AE59C3" w:rsidP="00D76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636 476,395</w:t>
            </w:r>
          </w:p>
        </w:tc>
      </w:tr>
      <w:tr w:rsidR="00F16484" w:rsidRPr="00F16484" w:rsidTr="00DA636C">
        <w:trPr>
          <w:trHeight w:val="2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84" w:rsidRPr="00F16484" w:rsidRDefault="00F16484" w:rsidP="003D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64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Дефици</w:t>
            </w:r>
            <w:proofErr w:type="gramStart"/>
            <w:r w:rsidRPr="00F164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т(</w:t>
            </w:r>
            <w:proofErr w:type="gramEnd"/>
            <w:r w:rsidRPr="00F164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-), профицит(+)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AE59C3" w:rsidRDefault="00DA636C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630ED6" w:rsidRPr="00AE5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AE59C3" w:rsidRDefault="00DA636C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630ED6" w:rsidRPr="00AE5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484" w:rsidRPr="00AE59C3" w:rsidRDefault="00DA636C" w:rsidP="003D3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5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630ED6" w:rsidRPr="00AE5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,0</w:t>
            </w:r>
          </w:p>
        </w:tc>
      </w:tr>
    </w:tbl>
    <w:p w:rsidR="003D3F7A" w:rsidRPr="005553EA" w:rsidRDefault="003D3F7A" w:rsidP="001278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D3F7A" w:rsidRPr="005553EA" w:rsidSect="00186F47">
      <w:headerReference w:type="default" r:id="rId8"/>
      <w:pgSz w:w="11906" w:h="16838" w:code="9"/>
      <w:pgMar w:top="1134" w:right="851" w:bottom="1134" w:left="1418" w:header="709" w:footer="709" w:gutter="0"/>
      <w:pgNumType w:start="21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02B" w:rsidRDefault="0087402B" w:rsidP="00A83C91">
      <w:pPr>
        <w:spacing w:after="0" w:line="240" w:lineRule="auto"/>
      </w:pPr>
      <w:r>
        <w:separator/>
      </w:r>
    </w:p>
  </w:endnote>
  <w:endnote w:type="continuationSeparator" w:id="0">
    <w:p w:rsidR="0087402B" w:rsidRDefault="0087402B" w:rsidP="00A8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02B" w:rsidRDefault="0087402B" w:rsidP="00A83C91">
      <w:pPr>
        <w:spacing w:after="0" w:line="240" w:lineRule="auto"/>
      </w:pPr>
      <w:r>
        <w:separator/>
      </w:r>
    </w:p>
  </w:footnote>
  <w:footnote w:type="continuationSeparator" w:id="0">
    <w:p w:rsidR="0087402B" w:rsidRDefault="0087402B" w:rsidP="00A83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02B" w:rsidRPr="00A83C91" w:rsidRDefault="0087402B">
    <w:pPr>
      <w:pStyle w:val="a4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BE6"/>
    <w:rsid w:val="000047CA"/>
    <w:rsid w:val="00070F5C"/>
    <w:rsid w:val="00075494"/>
    <w:rsid w:val="00093FDE"/>
    <w:rsid w:val="000C039A"/>
    <w:rsid w:val="000C096A"/>
    <w:rsid w:val="0012583F"/>
    <w:rsid w:val="001278A0"/>
    <w:rsid w:val="00134F54"/>
    <w:rsid w:val="00151A4F"/>
    <w:rsid w:val="00162939"/>
    <w:rsid w:val="00186F47"/>
    <w:rsid w:val="001A07ED"/>
    <w:rsid w:val="001B2122"/>
    <w:rsid w:val="0020570C"/>
    <w:rsid w:val="00206AAD"/>
    <w:rsid w:val="0021657B"/>
    <w:rsid w:val="002368D7"/>
    <w:rsid w:val="0025047B"/>
    <w:rsid w:val="00252F9B"/>
    <w:rsid w:val="00271F4E"/>
    <w:rsid w:val="002A0B69"/>
    <w:rsid w:val="002D29E5"/>
    <w:rsid w:val="00305EE4"/>
    <w:rsid w:val="00325F80"/>
    <w:rsid w:val="003A1ABD"/>
    <w:rsid w:val="003A3623"/>
    <w:rsid w:val="003B3F86"/>
    <w:rsid w:val="003C07F0"/>
    <w:rsid w:val="003C7EA8"/>
    <w:rsid w:val="003D2B58"/>
    <w:rsid w:val="003D3F7A"/>
    <w:rsid w:val="0040538C"/>
    <w:rsid w:val="00407D1F"/>
    <w:rsid w:val="004173EC"/>
    <w:rsid w:val="00417EAA"/>
    <w:rsid w:val="00424F59"/>
    <w:rsid w:val="00442623"/>
    <w:rsid w:val="00491DDB"/>
    <w:rsid w:val="004B198D"/>
    <w:rsid w:val="004B30B4"/>
    <w:rsid w:val="004C2003"/>
    <w:rsid w:val="005124D6"/>
    <w:rsid w:val="0052343E"/>
    <w:rsid w:val="00544DDB"/>
    <w:rsid w:val="005553EA"/>
    <w:rsid w:val="00596351"/>
    <w:rsid w:val="005A47DE"/>
    <w:rsid w:val="005C1961"/>
    <w:rsid w:val="005D3774"/>
    <w:rsid w:val="00626074"/>
    <w:rsid w:val="00630ED6"/>
    <w:rsid w:val="0063392C"/>
    <w:rsid w:val="0068318F"/>
    <w:rsid w:val="00692BFF"/>
    <w:rsid w:val="006D1197"/>
    <w:rsid w:val="006D33FC"/>
    <w:rsid w:val="006D51DC"/>
    <w:rsid w:val="006D5A6F"/>
    <w:rsid w:val="00734BE6"/>
    <w:rsid w:val="007360A1"/>
    <w:rsid w:val="00794DAE"/>
    <w:rsid w:val="007A2FD1"/>
    <w:rsid w:val="007C2747"/>
    <w:rsid w:val="007C2E3E"/>
    <w:rsid w:val="007F72B1"/>
    <w:rsid w:val="008601C1"/>
    <w:rsid w:val="0087402B"/>
    <w:rsid w:val="008762A3"/>
    <w:rsid w:val="008B0C3F"/>
    <w:rsid w:val="00904405"/>
    <w:rsid w:val="00932EE3"/>
    <w:rsid w:val="00947D4A"/>
    <w:rsid w:val="00966F4C"/>
    <w:rsid w:val="00972FCF"/>
    <w:rsid w:val="00993EA7"/>
    <w:rsid w:val="009C2928"/>
    <w:rsid w:val="009E78EA"/>
    <w:rsid w:val="00A07E6D"/>
    <w:rsid w:val="00A109AC"/>
    <w:rsid w:val="00A23D12"/>
    <w:rsid w:val="00A328C1"/>
    <w:rsid w:val="00A83C91"/>
    <w:rsid w:val="00AA5696"/>
    <w:rsid w:val="00AE59C3"/>
    <w:rsid w:val="00AE75EC"/>
    <w:rsid w:val="00B003D1"/>
    <w:rsid w:val="00B6027E"/>
    <w:rsid w:val="00B66A94"/>
    <w:rsid w:val="00B74843"/>
    <w:rsid w:val="00BA02DB"/>
    <w:rsid w:val="00BA1992"/>
    <w:rsid w:val="00BE0DD2"/>
    <w:rsid w:val="00BE4AA3"/>
    <w:rsid w:val="00C146D4"/>
    <w:rsid w:val="00C1526E"/>
    <w:rsid w:val="00C56F76"/>
    <w:rsid w:val="00CA7EAB"/>
    <w:rsid w:val="00CB30B2"/>
    <w:rsid w:val="00CD2615"/>
    <w:rsid w:val="00CF4889"/>
    <w:rsid w:val="00D01D63"/>
    <w:rsid w:val="00D10280"/>
    <w:rsid w:val="00D1122D"/>
    <w:rsid w:val="00D5278F"/>
    <w:rsid w:val="00D52A80"/>
    <w:rsid w:val="00D557CA"/>
    <w:rsid w:val="00D96E34"/>
    <w:rsid w:val="00DA636C"/>
    <w:rsid w:val="00DB1D55"/>
    <w:rsid w:val="00DE257F"/>
    <w:rsid w:val="00E04DF3"/>
    <w:rsid w:val="00E1169B"/>
    <w:rsid w:val="00E14820"/>
    <w:rsid w:val="00E17E76"/>
    <w:rsid w:val="00E20E5B"/>
    <w:rsid w:val="00E22A1D"/>
    <w:rsid w:val="00E319AC"/>
    <w:rsid w:val="00E86EE4"/>
    <w:rsid w:val="00F00C7D"/>
    <w:rsid w:val="00F02E23"/>
    <w:rsid w:val="00F16484"/>
    <w:rsid w:val="00F17C71"/>
    <w:rsid w:val="00F44471"/>
    <w:rsid w:val="00F4529B"/>
    <w:rsid w:val="00F7798B"/>
    <w:rsid w:val="00F84292"/>
    <w:rsid w:val="00FB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3C91"/>
  </w:style>
  <w:style w:type="paragraph" w:styleId="a6">
    <w:name w:val="footer"/>
    <w:basedOn w:val="a"/>
    <w:link w:val="a7"/>
    <w:uiPriority w:val="99"/>
    <w:unhideWhenUsed/>
    <w:rsid w:val="00A8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3C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3C91"/>
  </w:style>
  <w:style w:type="paragraph" w:styleId="a6">
    <w:name w:val="footer"/>
    <w:basedOn w:val="a"/>
    <w:link w:val="a7"/>
    <w:uiPriority w:val="99"/>
    <w:unhideWhenUsed/>
    <w:rsid w:val="00A8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3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rovaGY\Documents\Doc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A2C56-FBD2-4BD6-B69B-B447A7C18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</Template>
  <TotalTime>386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 Жанна Юрьевна</dc:creator>
  <cp:lastModifiedBy>Терентьева Яна Игоревна</cp:lastModifiedBy>
  <cp:revision>100</cp:revision>
  <cp:lastPrinted>2019-10-28T09:07:00Z</cp:lastPrinted>
  <dcterms:created xsi:type="dcterms:W3CDTF">2016-10-17T14:57:00Z</dcterms:created>
  <dcterms:modified xsi:type="dcterms:W3CDTF">2020-11-02T12:16:00Z</dcterms:modified>
</cp:coreProperties>
</file>